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41" w:rsidRPr="00745704" w:rsidRDefault="00EA7B70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  <w:r w:rsidRPr="00EA7B70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6B0041" w:rsidRDefault="00EA7B70" w:rsidP="0088452B">
                  <w:r w:rsidRPr="00EA7B70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4.7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6B0041" w:rsidRPr="00745704" w:rsidRDefault="006B0041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6B0041" w:rsidRPr="00745704" w:rsidRDefault="006B0041" w:rsidP="00EB088A">
      <w:pPr>
        <w:jc w:val="center"/>
        <w:rPr>
          <w:rFonts w:ascii="Liberation Serif" w:hAnsi="Liberation Serif"/>
          <w:b/>
          <w:sz w:val="28"/>
        </w:rPr>
      </w:pPr>
    </w:p>
    <w:p w:rsidR="006B0041" w:rsidRPr="00745704" w:rsidRDefault="006B0041" w:rsidP="00EB088A">
      <w:pPr>
        <w:jc w:val="center"/>
        <w:rPr>
          <w:rFonts w:ascii="Liberation Serif" w:hAnsi="Liberation Serif"/>
          <w:b/>
          <w:sz w:val="24"/>
        </w:rPr>
      </w:pPr>
    </w:p>
    <w:p w:rsidR="006B0041" w:rsidRPr="00745704" w:rsidRDefault="006B0041" w:rsidP="00EB088A">
      <w:pPr>
        <w:jc w:val="center"/>
        <w:rPr>
          <w:rFonts w:ascii="Liberation Serif" w:hAnsi="Liberation Serif"/>
          <w:b/>
          <w:sz w:val="24"/>
        </w:rPr>
      </w:pPr>
    </w:p>
    <w:p w:rsidR="006B0041" w:rsidRPr="00745704" w:rsidRDefault="006B0041" w:rsidP="00DD07A3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745704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6B0041" w:rsidRPr="00745704" w:rsidRDefault="006B0041" w:rsidP="00DD07A3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745704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6B0041" w:rsidRPr="00745704" w:rsidRDefault="006B0041" w:rsidP="00DD07A3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745704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745704">
        <w:rPr>
          <w:rFonts w:ascii="Liberation Serif" w:hAnsi="Liberation Serif"/>
          <w:b/>
          <w:sz w:val="28"/>
          <w:szCs w:val="28"/>
        </w:rPr>
        <w:t xml:space="preserve"> СОЗЫВ</w:t>
      </w:r>
      <w:r w:rsidRPr="00745704">
        <w:rPr>
          <w:rFonts w:ascii="Liberation Serif" w:hAnsi="Liberation Serif"/>
          <w:b/>
          <w:sz w:val="28"/>
          <w:szCs w:val="28"/>
        </w:rPr>
        <w:br/>
      </w:r>
      <w:r w:rsidRPr="00745704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6B0041" w:rsidRPr="00745704" w:rsidRDefault="00EA7B70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EA7B70">
        <w:rPr>
          <w:rFonts w:ascii="Liberation Serif" w:hAnsi="Liberation Serif"/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50F85">
        <w:rPr>
          <w:rFonts w:ascii="Liberation Serif" w:hAnsi="Liberation Serif"/>
          <w:sz w:val="28"/>
          <w:szCs w:val="28"/>
        </w:rPr>
        <w:t>от 19.05.2021</w:t>
      </w:r>
      <w:r w:rsidR="008A4BC1" w:rsidRPr="00745704">
        <w:rPr>
          <w:rFonts w:ascii="Liberation Serif" w:hAnsi="Liberation Serif"/>
          <w:sz w:val="28"/>
          <w:szCs w:val="28"/>
        </w:rPr>
        <w:t xml:space="preserve"> </w:t>
      </w:r>
      <w:r w:rsidR="006B0041" w:rsidRPr="00745704">
        <w:rPr>
          <w:rFonts w:ascii="Liberation Serif" w:hAnsi="Liberation Serif"/>
          <w:sz w:val="28"/>
          <w:szCs w:val="28"/>
        </w:rPr>
        <w:t xml:space="preserve">№ </w:t>
      </w:r>
      <w:r w:rsidR="00150F85">
        <w:rPr>
          <w:rFonts w:ascii="Liberation Serif" w:hAnsi="Liberation Serif"/>
          <w:sz w:val="28"/>
          <w:szCs w:val="28"/>
        </w:rPr>
        <w:t>834</w:t>
      </w:r>
      <w:r w:rsidR="006B0041" w:rsidRPr="00745704">
        <w:rPr>
          <w:rFonts w:ascii="Liberation Serif" w:hAnsi="Liberation Serif"/>
          <w:sz w:val="28"/>
          <w:szCs w:val="28"/>
        </w:rPr>
        <w:t xml:space="preserve"> </w:t>
      </w:r>
    </w:p>
    <w:p w:rsidR="006B0041" w:rsidRPr="00745704" w:rsidRDefault="006B0041" w:rsidP="00133698">
      <w:pPr>
        <w:rPr>
          <w:rFonts w:ascii="Liberation Serif" w:hAnsi="Liberation Serif"/>
          <w:sz w:val="28"/>
          <w:szCs w:val="28"/>
        </w:rPr>
      </w:pPr>
    </w:p>
    <w:p w:rsidR="008A4BC1" w:rsidRPr="00745704" w:rsidRDefault="008A4BC1" w:rsidP="00133698">
      <w:pPr>
        <w:rPr>
          <w:rFonts w:ascii="Liberation Serif" w:hAnsi="Liberation Serif"/>
          <w:sz w:val="28"/>
          <w:szCs w:val="28"/>
        </w:rPr>
      </w:pPr>
    </w:p>
    <w:p w:rsidR="006B0041" w:rsidRPr="00745704" w:rsidRDefault="006B0041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745704">
        <w:rPr>
          <w:rFonts w:ascii="Liberation Serif" w:hAnsi="Liberation Serif"/>
          <w:sz w:val="28"/>
          <w:szCs w:val="28"/>
        </w:rPr>
        <w:t>О внесении изменений  в решение  Думы Каменск-Уральского городского округа от 16.12.2020  № 772 «О бюджете Каменс</w:t>
      </w:r>
      <w:r w:rsidR="008A4BC1" w:rsidRPr="00745704">
        <w:rPr>
          <w:rFonts w:ascii="Liberation Serif" w:hAnsi="Liberation Serif"/>
          <w:sz w:val="28"/>
          <w:szCs w:val="28"/>
        </w:rPr>
        <w:t xml:space="preserve">к-Уральского городского округа </w:t>
      </w:r>
      <w:r w:rsidR="008A4BC1" w:rsidRPr="00745704">
        <w:rPr>
          <w:rFonts w:ascii="Liberation Serif" w:hAnsi="Liberation Serif"/>
          <w:sz w:val="28"/>
          <w:szCs w:val="28"/>
        </w:rPr>
        <w:br/>
      </w:r>
      <w:r w:rsidRPr="00745704">
        <w:rPr>
          <w:rFonts w:ascii="Liberation Serif" w:hAnsi="Liberation Serif"/>
          <w:sz w:val="28"/>
          <w:szCs w:val="28"/>
        </w:rPr>
        <w:t>на 2021 год и плановый период 2022 и 2023 годов»</w:t>
      </w:r>
    </w:p>
    <w:p w:rsidR="006B0041" w:rsidRPr="00745704" w:rsidRDefault="006B0041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6B0041" w:rsidRPr="00745704" w:rsidRDefault="006B0041" w:rsidP="00AC5BDB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45704">
        <w:rPr>
          <w:rFonts w:ascii="Liberation Serif" w:hAnsi="Liberation Serif" w:cs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</w:t>
      </w:r>
      <w:r w:rsidR="00EB6443" w:rsidRPr="00745704">
        <w:rPr>
          <w:rFonts w:ascii="Liberation Serif" w:hAnsi="Liberation Serif" w:cs="Liberation Serif"/>
          <w:sz w:val="28"/>
          <w:szCs w:val="28"/>
        </w:rPr>
        <w:t>,</w:t>
      </w:r>
      <w:r w:rsidRPr="00745704">
        <w:rPr>
          <w:rFonts w:ascii="Liberation Serif" w:hAnsi="Liberation Serif" w:cs="Liberation Serif"/>
          <w:sz w:val="28"/>
          <w:szCs w:val="28"/>
        </w:rPr>
        <w:t xml:space="preserve"> утвержденным решением Городской Думы города Каменска-Уральского </w:t>
      </w:r>
      <w:r w:rsidR="00EB6443" w:rsidRPr="00745704">
        <w:rPr>
          <w:rFonts w:ascii="Liberation Serif" w:hAnsi="Liberation Serif" w:cs="Liberation Serif"/>
          <w:sz w:val="28"/>
          <w:szCs w:val="28"/>
        </w:rPr>
        <w:br/>
      </w:r>
      <w:r w:rsidRPr="00745704">
        <w:rPr>
          <w:rFonts w:ascii="Liberation Serif" w:hAnsi="Liberation Serif" w:cs="Liberation Serif"/>
          <w:sz w:val="28"/>
          <w:szCs w:val="28"/>
        </w:rPr>
        <w:t>от 27.11.2013 № 214 (в редакции решений Городской Думы города Каменска-Уральского от 01.08.2014 № 318, от 18.</w:t>
      </w:r>
      <w:r w:rsidR="00EB6443" w:rsidRPr="00745704">
        <w:rPr>
          <w:rFonts w:ascii="Liberation Serif" w:hAnsi="Liberation Serif" w:cs="Liberation Serif"/>
          <w:sz w:val="28"/>
          <w:szCs w:val="28"/>
        </w:rPr>
        <w:t>03.2015 № 404, от 30.03.2016</w:t>
      </w:r>
      <w:r w:rsidRPr="00745704">
        <w:rPr>
          <w:rFonts w:ascii="Liberation Serif" w:hAnsi="Liberation Serif" w:cs="Liberation Serif"/>
          <w:sz w:val="28"/>
          <w:szCs w:val="28"/>
        </w:rPr>
        <w:t xml:space="preserve"> № 539,</w:t>
      </w:r>
      <w:r w:rsidR="00EB6443" w:rsidRPr="00745704">
        <w:rPr>
          <w:rFonts w:ascii="Liberation Serif" w:hAnsi="Liberation Serif" w:cs="Liberation Serif"/>
          <w:sz w:val="28"/>
          <w:szCs w:val="28"/>
        </w:rPr>
        <w:br/>
      </w:r>
      <w:r w:rsidRPr="00745704">
        <w:rPr>
          <w:rFonts w:ascii="Liberation Serif" w:hAnsi="Liberation Serif" w:cs="Liberation Serif"/>
          <w:sz w:val="28"/>
          <w:szCs w:val="28"/>
        </w:rPr>
        <w:t xml:space="preserve">от 18.10.2017 № 257 от 27.12.2017 № 291, от 25.07.2018 № 378, от 18.09.2019 </w:t>
      </w:r>
      <w:r w:rsidR="00EB6443" w:rsidRPr="00745704">
        <w:rPr>
          <w:rFonts w:ascii="Liberation Serif" w:hAnsi="Liberation Serif" w:cs="Liberation Serif"/>
          <w:sz w:val="28"/>
          <w:szCs w:val="28"/>
        </w:rPr>
        <w:br/>
      </w:r>
      <w:r w:rsidRPr="00745704">
        <w:rPr>
          <w:rFonts w:ascii="Liberation Serif" w:hAnsi="Liberation Serif" w:cs="Liberation Serif"/>
          <w:sz w:val="28"/>
          <w:szCs w:val="28"/>
        </w:rPr>
        <w:t>№ 554, р</w:t>
      </w:r>
      <w:hyperlink r:id="rId7" w:history="1">
        <w:r w:rsidRPr="00745704">
          <w:rPr>
            <w:rFonts w:ascii="Liberation Serif" w:hAnsi="Liberation Serif" w:cs="Liberation Serif"/>
            <w:sz w:val="28"/>
            <w:szCs w:val="28"/>
          </w:rPr>
          <w:t>ешения</w:t>
        </w:r>
      </w:hyperlink>
      <w:r w:rsidR="008A4BC1" w:rsidRPr="00745704">
        <w:rPr>
          <w:rFonts w:ascii="Liberation Serif" w:hAnsi="Liberation Serif" w:cs="Liberation Serif"/>
          <w:sz w:val="28"/>
          <w:szCs w:val="28"/>
        </w:rPr>
        <w:t xml:space="preserve"> Думы Каменск-Уральского</w:t>
      </w:r>
      <w:r w:rsidRPr="00745704">
        <w:rPr>
          <w:rFonts w:ascii="Liberation Serif" w:hAnsi="Liberation Serif" w:cs="Liberation Serif"/>
          <w:sz w:val="28"/>
          <w:szCs w:val="28"/>
        </w:rPr>
        <w:t xml:space="preserve"> городского округа от 24.02.2021 </w:t>
      </w:r>
      <w:r w:rsidR="00EB6443" w:rsidRPr="00745704">
        <w:rPr>
          <w:rFonts w:ascii="Liberation Serif" w:hAnsi="Liberation Serif" w:cs="Liberation Serif"/>
          <w:sz w:val="28"/>
          <w:szCs w:val="28"/>
        </w:rPr>
        <w:br/>
      </w:r>
      <w:r w:rsidRPr="00745704">
        <w:rPr>
          <w:rFonts w:ascii="Liberation Serif" w:hAnsi="Liberation Serif" w:cs="Liberation Serif"/>
          <w:sz w:val="28"/>
          <w:szCs w:val="28"/>
        </w:rPr>
        <w:t>№ 804)</w:t>
      </w:r>
      <w:r w:rsidR="00EB6443" w:rsidRPr="00745704">
        <w:rPr>
          <w:rFonts w:ascii="Liberation Serif" w:hAnsi="Liberation Serif" w:cs="Liberation Serif"/>
          <w:sz w:val="28"/>
          <w:szCs w:val="28"/>
        </w:rPr>
        <w:t xml:space="preserve">, и статьей 22 </w:t>
      </w:r>
      <w:r w:rsidRPr="00745704">
        <w:rPr>
          <w:rFonts w:ascii="Liberation Serif" w:hAnsi="Liberation Serif" w:cs="Liberation Serif"/>
          <w:sz w:val="28"/>
          <w:szCs w:val="28"/>
        </w:rPr>
        <w:t>Уст</w:t>
      </w:r>
      <w:r w:rsidR="00EB6443" w:rsidRPr="00745704">
        <w:rPr>
          <w:rFonts w:ascii="Liberation Serif" w:hAnsi="Liberation Serif" w:cs="Liberation Serif"/>
          <w:sz w:val="28"/>
          <w:szCs w:val="28"/>
        </w:rPr>
        <w:t xml:space="preserve">ава муниципального образования </w:t>
      </w:r>
      <w:r w:rsidRPr="00745704">
        <w:rPr>
          <w:rFonts w:ascii="Liberation Serif" w:hAnsi="Liberation Serif" w:cs="Liberation Serif"/>
          <w:sz w:val="28"/>
          <w:szCs w:val="28"/>
        </w:rPr>
        <w:t>Каменск-Уральский городской округ Свердловской области, Дума Каменск-Уральского городского округа</w:t>
      </w:r>
    </w:p>
    <w:p w:rsidR="006B0041" w:rsidRPr="00745704" w:rsidRDefault="006B0041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745704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6B0041" w:rsidRPr="00745704" w:rsidRDefault="006B0041" w:rsidP="00EB6443">
      <w:pPr>
        <w:pStyle w:val="ConsPlusNormal"/>
        <w:tabs>
          <w:tab w:val="left" w:pos="0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745704">
        <w:rPr>
          <w:rFonts w:ascii="Liberation Serif" w:hAnsi="Liberation Serif" w:cs="Times New Roman"/>
          <w:sz w:val="28"/>
          <w:szCs w:val="28"/>
        </w:rPr>
        <w:t>1. Внести в решение  Думы  Каменс</w:t>
      </w:r>
      <w:r w:rsidR="00EB6443" w:rsidRPr="00745704">
        <w:rPr>
          <w:rFonts w:ascii="Liberation Serif" w:hAnsi="Liberation Serif" w:cs="Times New Roman"/>
          <w:sz w:val="28"/>
          <w:szCs w:val="28"/>
        </w:rPr>
        <w:t xml:space="preserve">к-Уральского городского округа </w:t>
      </w:r>
      <w:r w:rsidR="00EB6443" w:rsidRPr="00745704">
        <w:rPr>
          <w:rFonts w:ascii="Liberation Serif" w:hAnsi="Liberation Serif" w:cs="Times New Roman"/>
          <w:sz w:val="28"/>
          <w:szCs w:val="28"/>
        </w:rPr>
        <w:br/>
        <w:t xml:space="preserve">от </w:t>
      </w:r>
      <w:r w:rsidRPr="00745704">
        <w:rPr>
          <w:rFonts w:ascii="Liberation Serif" w:hAnsi="Liberation Serif" w:cs="Times New Roman"/>
          <w:sz w:val="28"/>
          <w:szCs w:val="28"/>
        </w:rPr>
        <w:t xml:space="preserve">16.12.2020 № 772 </w:t>
      </w:r>
      <w:r w:rsidR="00EB6443" w:rsidRPr="00745704">
        <w:rPr>
          <w:rFonts w:ascii="Liberation Serif" w:hAnsi="Liberation Serif" w:cs="Times New Roman"/>
          <w:sz w:val="28"/>
          <w:szCs w:val="28"/>
        </w:rPr>
        <w:t>(</w:t>
      </w:r>
      <w:r w:rsidRPr="00745704">
        <w:rPr>
          <w:rFonts w:ascii="Liberation Serif" w:hAnsi="Liberation Serif" w:cs="Times New Roman"/>
          <w:sz w:val="28"/>
          <w:szCs w:val="28"/>
        </w:rPr>
        <w:t>в редакции решения Думы  Каменск-Уральского городского округа  от 24.02.2021 № 803) «</w:t>
      </w:r>
      <w:r w:rsidRPr="00745704">
        <w:rPr>
          <w:rFonts w:ascii="Liberation Serif" w:hAnsi="Liberation Serif"/>
          <w:sz w:val="28"/>
          <w:szCs w:val="28"/>
        </w:rPr>
        <w:t>О бюджете Каменск-Уральского городского округа  на 2021 год и плановый период 2022 и 2023 годов</w:t>
      </w:r>
      <w:r w:rsidRPr="00745704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6B0041" w:rsidRPr="00745704" w:rsidRDefault="006B0041" w:rsidP="00EB6443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 xml:space="preserve">1) подпункты 1, 3 </w:t>
      </w:r>
      <w:r w:rsidRPr="00745704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 редакции:</w:t>
      </w:r>
    </w:p>
    <w:p w:rsidR="006B0041" w:rsidRPr="00745704" w:rsidRDefault="006B0041" w:rsidP="00C64F2E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745704">
        <w:rPr>
          <w:rFonts w:ascii="Liberation Serif" w:hAnsi="Liberation Serif"/>
          <w:color w:val="000000"/>
          <w:sz w:val="28"/>
          <w:szCs w:val="28"/>
        </w:rPr>
        <w:t>1) 6 549 326,4 тысяч рублей на 2021 год;</w:t>
      </w:r>
    </w:p>
    <w:p w:rsidR="006B0041" w:rsidRPr="00745704" w:rsidRDefault="006B0041" w:rsidP="00DA5EE9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>3) 5 910 988,4 тысяч рублей на 2023 год.»;</w:t>
      </w:r>
    </w:p>
    <w:p w:rsidR="006B0041" w:rsidRPr="00745704" w:rsidRDefault="006B0041" w:rsidP="00C3284A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 xml:space="preserve">2) подпункты 1, 3 </w:t>
      </w:r>
      <w:r w:rsidRPr="00745704">
        <w:rPr>
          <w:rFonts w:ascii="Liberation Serif" w:hAnsi="Liberation Serif" w:cs="Liberation Serif"/>
          <w:color w:val="000000"/>
          <w:sz w:val="28"/>
          <w:szCs w:val="28"/>
        </w:rPr>
        <w:t>пункта 2 решения изложить в следующей  редакции:</w:t>
      </w:r>
    </w:p>
    <w:p w:rsidR="006B0041" w:rsidRPr="00745704" w:rsidRDefault="006B0041" w:rsidP="00AC5BDB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  <w:lang w:eastAsia="ru-RU"/>
        </w:rPr>
        <w:t>«1)</w:t>
      </w:r>
      <w:r w:rsidRPr="00745704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745704">
        <w:rPr>
          <w:rFonts w:ascii="Liberation Serif" w:hAnsi="Liberation Serif" w:cs="Liberation Serif"/>
          <w:color w:val="000000"/>
          <w:sz w:val="28"/>
          <w:szCs w:val="28"/>
        </w:rPr>
        <w:t>6 678 803,8  тысяч рублей на 2021 год;</w:t>
      </w:r>
    </w:p>
    <w:p w:rsidR="006B0041" w:rsidRPr="00745704" w:rsidRDefault="006B0041" w:rsidP="009A365B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45704">
        <w:rPr>
          <w:rFonts w:ascii="Liberation Serif" w:hAnsi="Liberation Serif"/>
          <w:sz w:val="28"/>
          <w:szCs w:val="28"/>
        </w:rPr>
        <w:t>3) 5 910 988,4 тысяч рублей на 2023 год, в том числе общий объем условно утвержденных расходов – 145 000,0 тысяч рублей, на 2023 год.»;</w:t>
      </w:r>
    </w:p>
    <w:p w:rsidR="006B0041" w:rsidRPr="00745704" w:rsidRDefault="006B0041" w:rsidP="00AD3A4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>3)  подпункт 1, 3 пункта 10 решения изложить в следующей редакции:</w:t>
      </w:r>
    </w:p>
    <w:p w:rsidR="006B0041" w:rsidRPr="00745704" w:rsidRDefault="006B0041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>«1) 371 990,5 тысяч рублей на 2021 год;</w:t>
      </w:r>
    </w:p>
    <w:p w:rsidR="006B0041" w:rsidRPr="00745704" w:rsidRDefault="006B0041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 xml:space="preserve">3) 186 056,2 тысяч рублей на 2023 год.»;  </w:t>
      </w:r>
    </w:p>
    <w:p w:rsidR="006B0041" w:rsidRPr="00745704" w:rsidRDefault="006B0041" w:rsidP="00AD3A4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>4) подпункт 1 пункта 12 решения изложить в следующей редакции:</w:t>
      </w:r>
    </w:p>
    <w:p w:rsidR="006B0041" w:rsidRPr="00745704" w:rsidRDefault="006B0041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 xml:space="preserve">«1) 576 742,4 тысяч рублей на 2021 год;»;  </w:t>
      </w:r>
    </w:p>
    <w:p w:rsidR="006B0041" w:rsidRPr="00745704" w:rsidRDefault="0047196D" w:rsidP="0047196D">
      <w:pPr>
        <w:pStyle w:val="a4"/>
        <w:tabs>
          <w:tab w:val="left" w:pos="0"/>
        </w:tabs>
        <w:ind w:firstLine="0"/>
        <w:rPr>
          <w:rFonts w:ascii="Liberation Serif" w:hAnsi="Liberation Serif"/>
          <w:color w:val="000000"/>
          <w:spacing w:val="-2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lastRenderedPageBreak/>
        <w:tab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5) подпункт 1 пункта 14 решения изложить в следующей редакции:</w:t>
      </w:r>
      <w:r w:rsidR="006B0041" w:rsidRPr="00745704">
        <w:rPr>
          <w:rFonts w:ascii="Liberation Serif" w:hAnsi="Liberation Serif"/>
          <w:color w:val="000000"/>
          <w:spacing w:val="-2"/>
          <w:sz w:val="28"/>
          <w:szCs w:val="28"/>
        </w:rPr>
        <w:t xml:space="preserve"> </w:t>
      </w:r>
    </w:p>
    <w:p w:rsidR="006B0041" w:rsidRPr="00745704" w:rsidRDefault="006B0041" w:rsidP="0047196D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pacing w:val="-2"/>
          <w:sz w:val="28"/>
          <w:szCs w:val="28"/>
        </w:rPr>
      </w:pPr>
      <w:r w:rsidRPr="00745704">
        <w:rPr>
          <w:rFonts w:ascii="Liberation Serif" w:hAnsi="Liberation Serif"/>
          <w:color w:val="000000"/>
          <w:spacing w:val="-2"/>
          <w:sz w:val="28"/>
          <w:szCs w:val="28"/>
        </w:rPr>
        <w:t>«1)</w:t>
      </w:r>
      <w:r w:rsidRPr="00745704">
        <w:rPr>
          <w:rFonts w:ascii="Liberation Serif" w:hAnsi="Liberation Serif"/>
          <w:color w:val="000000"/>
          <w:sz w:val="28"/>
          <w:szCs w:val="28"/>
        </w:rPr>
        <w:t> 5 277,6 тысяч  рублей  на  2021 год;»</w:t>
      </w:r>
      <w:r w:rsidRPr="00745704">
        <w:rPr>
          <w:rFonts w:ascii="Liberation Serif" w:hAnsi="Liberation Serif"/>
          <w:color w:val="000000"/>
          <w:spacing w:val="-2"/>
          <w:sz w:val="28"/>
          <w:szCs w:val="28"/>
        </w:rPr>
        <w:t>;</w:t>
      </w:r>
    </w:p>
    <w:p w:rsidR="006B0041" w:rsidRPr="00745704" w:rsidRDefault="0047196D" w:rsidP="0047196D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745704">
        <w:rPr>
          <w:rFonts w:ascii="Liberation Serif" w:hAnsi="Liberation Serif" w:cs="Liberation Serif"/>
          <w:sz w:val="28"/>
          <w:szCs w:val="28"/>
        </w:rPr>
        <w:tab/>
      </w:r>
      <w:r w:rsidR="006B0041" w:rsidRPr="00745704">
        <w:rPr>
          <w:rFonts w:ascii="Liberation Serif" w:hAnsi="Liberation Serif" w:cs="Liberation Serif"/>
          <w:sz w:val="28"/>
          <w:szCs w:val="28"/>
        </w:rPr>
        <w:t>6)</w:t>
      </w:r>
      <w:r w:rsidR="006B0041" w:rsidRPr="00745704">
        <w:rPr>
          <w:rFonts w:ascii="Liberation Serif" w:hAnsi="Liberation Serif"/>
          <w:sz w:val="28"/>
          <w:szCs w:val="28"/>
        </w:rPr>
        <w:t xml:space="preserve"> подпункт 1 пункта 15 решения изложить в следующей редакции:</w:t>
      </w:r>
      <w:r w:rsidR="006B0041" w:rsidRPr="00745704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6B0041" w:rsidRPr="00745704" w:rsidRDefault="006B0041" w:rsidP="00F61B53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color w:val="FF6600"/>
          <w:sz w:val="28"/>
          <w:szCs w:val="28"/>
        </w:rPr>
      </w:pPr>
      <w:r w:rsidRPr="00745704">
        <w:rPr>
          <w:rFonts w:ascii="Liberation Serif" w:hAnsi="Liberation Serif"/>
          <w:spacing w:val="-2"/>
          <w:sz w:val="28"/>
          <w:szCs w:val="28"/>
        </w:rPr>
        <w:t>«1)</w:t>
      </w:r>
      <w:r w:rsidRPr="00745704">
        <w:rPr>
          <w:rFonts w:ascii="Liberation Serif" w:hAnsi="Liberation Serif"/>
          <w:sz w:val="28"/>
          <w:szCs w:val="28"/>
        </w:rPr>
        <w:t> 656 314,8 тысяч рублей на 2021 год;»</w:t>
      </w:r>
      <w:r w:rsidRPr="00745704">
        <w:rPr>
          <w:rFonts w:ascii="Liberation Serif" w:hAnsi="Liberation Serif"/>
          <w:spacing w:val="-2"/>
          <w:sz w:val="28"/>
          <w:szCs w:val="28"/>
        </w:rPr>
        <w:t>;</w:t>
      </w:r>
    </w:p>
    <w:p w:rsidR="006B0041" w:rsidRPr="00745704" w:rsidRDefault="0047196D" w:rsidP="0047196D">
      <w:pPr>
        <w:pStyle w:val="a4"/>
        <w:tabs>
          <w:tab w:val="left" w:pos="0"/>
        </w:tabs>
        <w:ind w:firstLine="0"/>
        <w:rPr>
          <w:rFonts w:ascii="Liberation Serif" w:hAnsi="Liberation Serif"/>
          <w:color w:val="000000"/>
          <w:spacing w:val="-2"/>
          <w:sz w:val="28"/>
          <w:szCs w:val="28"/>
        </w:rPr>
      </w:pPr>
      <w:r w:rsidRPr="00745704">
        <w:rPr>
          <w:rFonts w:ascii="Liberation Serif" w:hAnsi="Liberation Serif"/>
          <w:color w:val="000000"/>
          <w:spacing w:val="-2"/>
          <w:sz w:val="28"/>
          <w:szCs w:val="28"/>
        </w:rPr>
        <w:tab/>
      </w:r>
      <w:r w:rsidR="006B0041" w:rsidRPr="00745704">
        <w:rPr>
          <w:rFonts w:ascii="Liberation Serif" w:hAnsi="Liberation Serif"/>
          <w:color w:val="000000"/>
          <w:spacing w:val="-2"/>
          <w:sz w:val="28"/>
          <w:szCs w:val="28"/>
        </w:rPr>
        <w:t xml:space="preserve">7) </w:t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подпункт 1 пункта 25 решения изложить в следующей редакции:</w:t>
      </w:r>
      <w:r w:rsidR="006B0041" w:rsidRPr="00745704">
        <w:rPr>
          <w:rFonts w:ascii="Liberation Serif" w:hAnsi="Liberation Serif"/>
          <w:color w:val="000000"/>
          <w:spacing w:val="-2"/>
          <w:sz w:val="28"/>
          <w:szCs w:val="28"/>
        </w:rPr>
        <w:t xml:space="preserve"> </w:t>
      </w:r>
    </w:p>
    <w:p w:rsidR="006B0041" w:rsidRPr="00745704" w:rsidRDefault="006B0041" w:rsidP="00120EA5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color w:val="000000"/>
          <w:spacing w:val="-2"/>
          <w:sz w:val="28"/>
          <w:szCs w:val="28"/>
        </w:rPr>
      </w:pPr>
      <w:r w:rsidRPr="00745704">
        <w:rPr>
          <w:rFonts w:ascii="Liberation Serif" w:hAnsi="Liberation Serif"/>
          <w:color w:val="000000"/>
          <w:spacing w:val="-2"/>
          <w:sz w:val="28"/>
          <w:szCs w:val="28"/>
        </w:rPr>
        <w:t>«1)</w:t>
      </w:r>
      <w:r w:rsidRPr="00745704">
        <w:rPr>
          <w:rFonts w:ascii="Liberation Serif" w:hAnsi="Liberation Serif"/>
          <w:color w:val="000000"/>
          <w:sz w:val="28"/>
          <w:szCs w:val="28"/>
        </w:rPr>
        <w:t> 15 143,6 тысяч рублей на 2021 год;»</w:t>
      </w:r>
      <w:r w:rsidRPr="00745704">
        <w:rPr>
          <w:rFonts w:ascii="Liberation Serif" w:hAnsi="Liberation Serif"/>
          <w:color w:val="000000"/>
          <w:spacing w:val="-2"/>
          <w:sz w:val="28"/>
          <w:szCs w:val="28"/>
        </w:rPr>
        <w:t xml:space="preserve">; </w:t>
      </w:r>
    </w:p>
    <w:p w:rsidR="006B0041" w:rsidRPr="00745704" w:rsidRDefault="0047196D" w:rsidP="0047196D">
      <w:pPr>
        <w:pStyle w:val="Standard"/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ab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8) Приложение 2 к решению «Свод доходов бюджета Каменск-Уральского городского округа на 2021 год» изложить в новой редакции согласно Приложению 1 к настоящему решению;</w:t>
      </w:r>
    </w:p>
    <w:p w:rsidR="006B0041" w:rsidRPr="00745704" w:rsidRDefault="0047196D" w:rsidP="0047196D">
      <w:pPr>
        <w:pStyle w:val="Standard"/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ab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9) Приложение 3 к решению «Свод доходов бюджета Каменск-Уральского городского округа на 2022 и 2023 годы» изложить в новой редакции согласно Приложению 2 к настоящему решению;</w:t>
      </w:r>
    </w:p>
    <w:p w:rsidR="006B0041" w:rsidRPr="00745704" w:rsidRDefault="0047196D" w:rsidP="0047196D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ab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10) Приложение 5  к решению «Распределение бюджетных ассигнований по  разделам,  подразделам,  целевым   статьям (</w:t>
      </w:r>
      <w:r w:rsidR="00F857F2" w:rsidRPr="00745704">
        <w:rPr>
          <w:rFonts w:ascii="Liberation Serif" w:hAnsi="Liberation Serif"/>
          <w:color w:val="000000"/>
          <w:sz w:val="28"/>
          <w:szCs w:val="28"/>
        </w:rPr>
        <w:t xml:space="preserve">муниципальным  программам  и непрограммным направлениям </w:t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деятельност</w:t>
      </w:r>
      <w:r w:rsidR="00F857F2" w:rsidRPr="00745704">
        <w:rPr>
          <w:rFonts w:ascii="Liberation Serif" w:hAnsi="Liberation Serif"/>
          <w:color w:val="000000"/>
          <w:sz w:val="28"/>
          <w:szCs w:val="28"/>
        </w:rPr>
        <w:t>и), группам (группам</w:t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F857F2" w:rsidRPr="00745704">
        <w:rPr>
          <w:rFonts w:ascii="Liberation Serif" w:hAnsi="Liberation Serif"/>
          <w:color w:val="000000"/>
          <w:sz w:val="28"/>
          <w:szCs w:val="28"/>
        </w:rPr>
        <w:br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2021год» изложить в новой редакции согласно Приложению 3 к настоящему решению;</w:t>
      </w:r>
    </w:p>
    <w:p w:rsidR="006B0041" w:rsidRPr="00745704" w:rsidRDefault="0047196D" w:rsidP="0047196D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ab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 xml:space="preserve">11) Приложение 6  к решению «Распределение бюджетных ассигнований по разделам, подразделам, целевым статьям (муниципальным программам </w:t>
      </w:r>
      <w:r w:rsidR="00201FA2" w:rsidRPr="00745704">
        <w:rPr>
          <w:rFonts w:ascii="Liberation Serif" w:hAnsi="Liberation Serif"/>
          <w:color w:val="000000"/>
          <w:sz w:val="28"/>
          <w:szCs w:val="28"/>
        </w:rPr>
        <w:br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 xml:space="preserve">и непрограммным направлениям деятельности), группам (группам </w:t>
      </w:r>
      <w:r w:rsidR="00201FA2" w:rsidRPr="00745704">
        <w:rPr>
          <w:rFonts w:ascii="Liberation Serif" w:hAnsi="Liberation Serif"/>
          <w:color w:val="000000"/>
          <w:sz w:val="28"/>
          <w:szCs w:val="28"/>
        </w:rPr>
        <w:br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2022 и 2023 годы» изложить в новой редакции согласно Приложению 4 к настоящему решению;</w:t>
      </w:r>
    </w:p>
    <w:p w:rsidR="006B0041" w:rsidRPr="00745704" w:rsidRDefault="00F857F2" w:rsidP="00F857F2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ab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12) Приложение 7 к решению «Ведомственна</w:t>
      </w:r>
      <w:r w:rsidRPr="00745704">
        <w:rPr>
          <w:rFonts w:ascii="Liberation Serif" w:hAnsi="Liberation Serif"/>
          <w:color w:val="000000"/>
          <w:sz w:val="28"/>
          <w:szCs w:val="28"/>
        </w:rPr>
        <w:t xml:space="preserve">я структура расходов бюджета Каменск-Уральского городского округа на 2021 год» </w:t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 xml:space="preserve">изложить </w:t>
      </w:r>
      <w:r w:rsidRPr="00745704">
        <w:rPr>
          <w:rFonts w:ascii="Liberation Serif" w:hAnsi="Liberation Serif"/>
          <w:color w:val="000000"/>
          <w:sz w:val="28"/>
          <w:szCs w:val="28"/>
        </w:rPr>
        <w:br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в новой редакции согласно Приложению 5 к настоящему решению;</w:t>
      </w:r>
    </w:p>
    <w:p w:rsidR="006B0041" w:rsidRPr="00745704" w:rsidRDefault="00F857F2" w:rsidP="00F857F2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ab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13) Приложение 8 к решению «Ведомственная структура расходов бюджета  Каменск-Уральского городского округа на 2022 и 2023 годы» изложить в новой редакции согласно Приложению 6 к настоящему решению;</w:t>
      </w:r>
    </w:p>
    <w:p w:rsidR="006B0041" w:rsidRPr="00745704" w:rsidRDefault="006B0041" w:rsidP="00F857F2">
      <w:pPr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>14</w:t>
      </w:r>
      <w:r w:rsidR="00F857F2" w:rsidRPr="00745704">
        <w:rPr>
          <w:rFonts w:ascii="Liberation Serif" w:hAnsi="Liberation Serif"/>
          <w:color w:val="000000"/>
          <w:sz w:val="28"/>
          <w:szCs w:val="28"/>
        </w:rPr>
        <w:t xml:space="preserve">) </w:t>
      </w:r>
      <w:r w:rsidRPr="00745704">
        <w:rPr>
          <w:rFonts w:ascii="Liberation Serif" w:hAnsi="Liberation Serif"/>
          <w:color w:val="000000"/>
          <w:sz w:val="28"/>
          <w:szCs w:val="28"/>
        </w:rPr>
        <w:t>Приложение 9 к решению «</w:t>
      </w:r>
      <w:r w:rsidR="00F857F2" w:rsidRPr="00745704">
        <w:rPr>
          <w:rFonts w:ascii="Liberation Serif" w:hAnsi="Liberation Serif"/>
          <w:color w:val="000000"/>
          <w:sz w:val="28"/>
          <w:szCs w:val="28"/>
        </w:rPr>
        <w:t xml:space="preserve">Перечень муниципальных программ </w:t>
      </w:r>
      <w:r w:rsidRPr="00745704">
        <w:rPr>
          <w:rFonts w:ascii="Liberation Serif" w:hAnsi="Liberation Serif"/>
          <w:color w:val="000000"/>
          <w:sz w:val="28"/>
          <w:szCs w:val="28"/>
        </w:rPr>
        <w:t>Каменск-Уральского городского округа, под</w:t>
      </w:r>
      <w:r w:rsidR="00F857F2" w:rsidRPr="00745704">
        <w:rPr>
          <w:rFonts w:ascii="Liberation Serif" w:hAnsi="Liberation Serif"/>
          <w:color w:val="000000"/>
          <w:sz w:val="28"/>
          <w:szCs w:val="28"/>
        </w:rPr>
        <w:t xml:space="preserve">лежащих реализации в 2021 году» </w:t>
      </w:r>
      <w:r w:rsidRPr="00745704">
        <w:rPr>
          <w:rFonts w:ascii="Liberation Serif" w:hAnsi="Liberation Serif"/>
          <w:color w:val="000000"/>
          <w:sz w:val="28"/>
          <w:szCs w:val="28"/>
        </w:rPr>
        <w:t>изложить в новой редакции согласно Приложению 7 к настоящему решению;</w:t>
      </w:r>
    </w:p>
    <w:p w:rsidR="006B0041" w:rsidRPr="00745704" w:rsidRDefault="006B0041" w:rsidP="00CF6397">
      <w:pPr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ab/>
        <w:t>15</w:t>
      </w:r>
      <w:r w:rsidR="00F857F2" w:rsidRPr="00745704">
        <w:rPr>
          <w:rFonts w:ascii="Liberation Serif" w:hAnsi="Liberation Serif"/>
          <w:color w:val="000000"/>
          <w:sz w:val="28"/>
          <w:szCs w:val="28"/>
        </w:rPr>
        <w:t xml:space="preserve">) </w:t>
      </w:r>
      <w:r w:rsidRPr="00745704">
        <w:rPr>
          <w:rFonts w:ascii="Liberation Serif" w:hAnsi="Liberation Serif"/>
          <w:color w:val="000000"/>
          <w:sz w:val="28"/>
          <w:szCs w:val="28"/>
        </w:rPr>
        <w:t>Приложение 10 к решению «Перечень муниципальных программ Каменск-Уральск городского округа, подлежащих реализации в 2022 и 2023 годах» изложить в новой редакции согласно Приложению 8 к настоящему решению;</w:t>
      </w:r>
    </w:p>
    <w:p w:rsidR="006B0041" w:rsidRPr="00745704" w:rsidRDefault="00F857F2" w:rsidP="00F857F2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ab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16</w:t>
      </w:r>
      <w:r w:rsidRPr="00745704">
        <w:rPr>
          <w:rFonts w:ascii="Liberation Serif" w:hAnsi="Liberation Serif"/>
          <w:color w:val="000000"/>
          <w:sz w:val="28"/>
          <w:szCs w:val="28"/>
        </w:rPr>
        <w:t xml:space="preserve">) </w:t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Приложение 11 к решению «Свод источников внутр</w:t>
      </w:r>
      <w:r w:rsidR="0009217E">
        <w:rPr>
          <w:rFonts w:ascii="Liberation Serif" w:hAnsi="Liberation Serif"/>
          <w:color w:val="000000"/>
          <w:sz w:val="28"/>
          <w:szCs w:val="28"/>
        </w:rPr>
        <w:t>еннего финансирования дефицита</w:t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 xml:space="preserve"> бюджета Каменск-Уральского городского округа </w:t>
      </w:r>
      <w:r w:rsidR="0009217E">
        <w:rPr>
          <w:rFonts w:ascii="Liberation Serif" w:hAnsi="Liberation Serif"/>
          <w:color w:val="000000"/>
          <w:sz w:val="28"/>
          <w:szCs w:val="28"/>
        </w:rPr>
        <w:br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на 2021год» изложить в новой редакции согласно Приложению 9 к настоящему решению;</w:t>
      </w:r>
    </w:p>
    <w:p w:rsidR="006B0041" w:rsidRPr="00745704" w:rsidRDefault="006B0041" w:rsidP="00F857F2">
      <w:pPr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t>17) Приложение 12 к решению «Свод источников внутреннего финансирования дефицита  бюджета Каменск-Уральского горо</w:t>
      </w:r>
      <w:r w:rsidR="00F857F2" w:rsidRPr="00745704">
        <w:rPr>
          <w:rFonts w:ascii="Liberation Serif" w:hAnsi="Liberation Serif"/>
          <w:color w:val="000000"/>
          <w:sz w:val="28"/>
          <w:szCs w:val="28"/>
        </w:rPr>
        <w:t xml:space="preserve">дского округа </w:t>
      </w:r>
      <w:r w:rsidR="00201FA2" w:rsidRPr="00745704">
        <w:rPr>
          <w:rFonts w:ascii="Liberation Serif" w:hAnsi="Liberation Serif"/>
          <w:color w:val="000000"/>
          <w:sz w:val="28"/>
          <w:szCs w:val="28"/>
        </w:rPr>
        <w:br/>
      </w:r>
      <w:r w:rsidR="00F857F2" w:rsidRPr="00745704">
        <w:rPr>
          <w:rFonts w:ascii="Liberation Serif" w:hAnsi="Liberation Serif"/>
          <w:color w:val="000000"/>
          <w:sz w:val="28"/>
          <w:szCs w:val="28"/>
        </w:rPr>
        <w:t xml:space="preserve">на 2022 и 2023 </w:t>
      </w:r>
      <w:r w:rsidRPr="00745704">
        <w:rPr>
          <w:rFonts w:ascii="Liberation Serif" w:hAnsi="Liberation Serif"/>
          <w:color w:val="000000"/>
          <w:sz w:val="28"/>
          <w:szCs w:val="28"/>
        </w:rPr>
        <w:t xml:space="preserve">годы» </w:t>
      </w:r>
      <w:r w:rsidR="00F857F2" w:rsidRPr="00745704">
        <w:rPr>
          <w:rFonts w:ascii="Liberation Serif" w:hAnsi="Liberation Serif"/>
          <w:color w:val="000000"/>
          <w:sz w:val="28"/>
          <w:szCs w:val="28"/>
        </w:rPr>
        <w:t xml:space="preserve">изложить в новой редакции </w:t>
      </w:r>
      <w:r w:rsidRPr="00745704">
        <w:rPr>
          <w:rFonts w:ascii="Liberation Serif" w:hAnsi="Liberation Serif"/>
          <w:color w:val="000000"/>
          <w:sz w:val="28"/>
          <w:szCs w:val="28"/>
        </w:rPr>
        <w:t xml:space="preserve">согласно  Приложению 10 </w:t>
      </w:r>
      <w:r w:rsidR="00201FA2" w:rsidRPr="00745704">
        <w:rPr>
          <w:rFonts w:ascii="Liberation Serif" w:hAnsi="Liberation Serif"/>
          <w:color w:val="000000"/>
          <w:sz w:val="28"/>
          <w:szCs w:val="28"/>
        </w:rPr>
        <w:br/>
      </w:r>
      <w:r w:rsidRPr="00745704">
        <w:rPr>
          <w:rFonts w:ascii="Liberation Serif" w:hAnsi="Liberation Serif"/>
          <w:color w:val="000000"/>
          <w:sz w:val="28"/>
          <w:szCs w:val="28"/>
        </w:rPr>
        <w:t>к настоящему решению;</w:t>
      </w:r>
    </w:p>
    <w:p w:rsidR="006B0041" w:rsidRPr="00745704" w:rsidRDefault="00F857F2" w:rsidP="00F857F2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color w:val="000000"/>
          <w:sz w:val="28"/>
          <w:szCs w:val="28"/>
        </w:rPr>
        <w:lastRenderedPageBreak/>
        <w:tab/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18</w:t>
      </w:r>
      <w:r w:rsidR="00201FA2" w:rsidRPr="00745704">
        <w:rPr>
          <w:rFonts w:ascii="Liberation Serif" w:hAnsi="Liberation Serif"/>
          <w:color w:val="000000"/>
          <w:sz w:val="28"/>
          <w:szCs w:val="28"/>
        </w:rPr>
        <w:t>)  П</w:t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риложение 14 к решению «Программа муниципальных внутренних заимствований  Каменск-Уральского городского округа на 2021 год» изложить в новой редакции согласно Приложению 11 к настоящему решению;</w:t>
      </w:r>
    </w:p>
    <w:p w:rsidR="006B0041" w:rsidRPr="00745704" w:rsidRDefault="00201FA2" w:rsidP="00201FA2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745704">
        <w:rPr>
          <w:rFonts w:ascii="Liberation Serif" w:hAnsi="Liberation Serif"/>
          <w:sz w:val="28"/>
          <w:szCs w:val="28"/>
        </w:rPr>
        <w:tab/>
      </w:r>
      <w:r w:rsidR="006B0041" w:rsidRPr="00745704">
        <w:rPr>
          <w:rFonts w:ascii="Liberation Serif" w:hAnsi="Liberation Serif"/>
          <w:sz w:val="28"/>
          <w:szCs w:val="28"/>
        </w:rPr>
        <w:t>19</w:t>
      </w:r>
      <w:r w:rsidR="006B0041" w:rsidRPr="00745704">
        <w:rPr>
          <w:rFonts w:ascii="Liberation Serif" w:hAnsi="Liberation Serif"/>
          <w:color w:val="000000"/>
          <w:sz w:val="28"/>
          <w:szCs w:val="28"/>
        </w:rPr>
        <w:t>) Приложение 15 к решению «Программа муниципальных внутренних заимствований Каменск-Уральского городского округа на 2022 и 2023 годы» изложить в новой редакции согласно Приложению 12 к настоящему решению.</w:t>
      </w:r>
    </w:p>
    <w:p w:rsidR="006B0041" w:rsidRPr="00745704" w:rsidRDefault="00201FA2" w:rsidP="00201FA2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745704">
        <w:rPr>
          <w:rFonts w:ascii="Liberation Serif" w:hAnsi="Liberation Serif" w:cs="Liberation Serif"/>
          <w:sz w:val="28"/>
          <w:szCs w:val="28"/>
        </w:rPr>
        <w:tab/>
      </w:r>
      <w:r w:rsidR="006B0041" w:rsidRPr="00745704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округ. </w:t>
      </w:r>
    </w:p>
    <w:p w:rsidR="006B0041" w:rsidRPr="00745704" w:rsidRDefault="006B0041" w:rsidP="00201FA2">
      <w:pPr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745704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</w:t>
      </w:r>
      <w:r w:rsidR="00201FA2" w:rsidRPr="00745704">
        <w:rPr>
          <w:rFonts w:ascii="Liberation Serif" w:hAnsi="Liberation Serif" w:cs="Liberation Serif"/>
          <w:sz w:val="28"/>
          <w:szCs w:val="28"/>
        </w:rPr>
        <w:t xml:space="preserve">решения </w:t>
      </w:r>
      <w:r w:rsidRPr="00745704">
        <w:rPr>
          <w:rFonts w:ascii="Liberation Serif" w:hAnsi="Liberation Serif" w:cs="Liberation Serif"/>
          <w:sz w:val="28"/>
          <w:szCs w:val="28"/>
        </w:rPr>
        <w:t xml:space="preserve">возложить на </w:t>
      </w:r>
      <w:r w:rsidR="00201FA2" w:rsidRPr="00745704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201FA2" w:rsidRPr="00745704">
        <w:rPr>
          <w:rFonts w:ascii="Liberation Serif" w:hAnsi="Liberation Serif" w:cs="Liberation Serif"/>
          <w:sz w:val="28"/>
          <w:szCs w:val="28"/>
        </w:rPr>
        <w:br/>
      </w:r>
      <w:r w:rsidRPr="00745704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(Горенков В.В.).</w:t>
      </w:r>
    </w:p>
    <w:p w:rsidR="00201FA2" w:rsidRPr="00745704" w:rsidRDefault="00201FA2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201FA2" w:rsidRPr="00745704" w:rsidRDefault="00201FA2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6B0041" w:rsidRPr="00745704" w:rsidRDefault="006B0041" w:rsidP="00133698">
      <w:pPr>
        <w:jc w:val="both"/>
        <w:rPr>
          <w:rFonts w:ascii="Liberation Serif" w:hAnsi="Liberation Serif"/>
          <w:sz w:val="28"/>
          <w:szCs w:val="28"/>
        </w:rPr>
      </w:pPr>
      <w:r w:rsidRPr="00745704">
        <w:rPr>
          <w:rFonts w:ascii="Liberation Serif" w:hAnsi="Liberation Serif"/>
          <w:sz w:val="28"/>
          <w:szCs w:val="28"/>
        </w:rPr>
        <w:t>Председатель Думы</w:t>
      </w:r>
    </w:p>
    <w:p w:rsidR="006B0041" w:rsidRPr="00745704" w:rsidRDefault="006B0041" w:rsidP="00133698">
      <w:pPr>
        <w:jc w:val="both"/>
        <w:rPr>
          <w:rFonts w:ascii="Liberation Serif" w:hAnsi="Liberation Serif"/>
          <w:sz w:val="28"/>
          <w:szCs w:val="28"/>
        </w:rPr>
      </w:pPr>
      <w:r w:rsidRPr="00745704">
        <w:rPr>
          <w:rFonts w:ascii="Liberation Serif" w:hAnsi="Liberation Serif"/>
          <w:sz w:val="28"/>
          <w:szCs w:val="28"/>
        </w:rPr>
        <w:t>Каменск-Ур</w:t>
      </w:r>
      <w:r w:rsidR="00745704">
        <w:rPr>
          <w:rFonts w:ascii="Liberation Serif" w:hAnsi="Liberation Serif"/>
          <w:sz w:val="28"/>
          <w:szCs w:val="28"/>
        </w:rPr>
        <w:t>альского городского округа</w:t>
      </w:r>
      <w:r w:rsidR="00745704">
        <w:rPr>
          <w:rFonts w:ascii="Liberation Serif" w:hAnsi="Liberation Serif"/>
          <w:sz w:val="28"/>
          <w:szCs w:val="28"/>
        </w:rPr>
        <w:tab/>
      </w:r>
      <w:r w:rsidR="00745704">
        <w:rPr>
          <w:rFonts w:ascii="Liberation Serif" w:hAnsi="Liberation Serif"/>
          <w:sz w:val="28"/>
          <w:szCs w:val="28"/>
        </w:rPr>
        <w:tab/>
      </w:r>
      <w:r w:rsidR="00745704">
        <w:rPr>
          <w:rFonts w:ascii="Liberation Serif" w:hAnsi="Liberation Serif"/>
          <w:sz w:val="28"/>
          <w:szCs w:val="28"/>
        </w:rPr>
        <w:tab/>
      </w:r>
      <w:r w:rsidR="00745704">
        <w:rPr>
          <w:rFonts w:ascii="Liberation Serif" w:hAnsi="Liberation Serif"/>
          <w:sz w:val="28"/>
          <w:szCs w:val="28"/>
        </w:rPr>
        <w:tab/>
        <w:t xml:space="preserve">         </w:t>
      </w:r>
      <w:r w:rsidRPr="00745704">
        <w:rPr>
          <w:rFonts w:ascii="Liberation Serif" w:hAnsi="Liberation Serif"/>
          <w:sz w:val="28"/>
          <w:szCs w:val="28"/>
        </w:rPr>
        <w:t>В.И. Пермяков</w:t>
      </w:r>
    </w:p>
    <w:p w:rsidR="006B0041" w:rsidRPr="00745704" w:rsidRDefault="006B0041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6B0041" w:rsidRPr="00745704" w:rsidRDefault="006B0041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45704" w:rsidRDefault="006B0041" w:rsidP="00133698">
      <w:pPr>
        <w:jc w:val="both"/>
        <w:rPr>
          <w:rFonts w:ascii="Liberation Serif" w:hAnsi="Liberation Serif"/>
          <w:sz w:val="28"/>
          <w:szCs w:val="28"/>
        </w:rPr>
      </w:pPr>
      <w:r w:rsidRPr="00745704">
        <w:rPr>
          <w:rFonts w:ascii="Liberation Serif" w:hAnsi="Liberation Serif"/>
          <w:sz w:val="28"/>
          <w:szCs w:val="28"/>
        </w:rPr>
        <w:t xml:space="preserve">Глава </w:t>
      </w:r>
    </w:p>
    <w:p w:rsidR="006B0041" w:rsidRPr="00745704" w:rsidRDefault="006B0041" w:rsidP="00745704">
      <w:pPr>
        <w:jc w:val="both"/>
        <w:rPr>
          <w:rFonts w:ascii="Liberation Serif" w:hAnsi="Liberation Serif"/>
          <w:sz w:val="28"/>
          <w:szCs w:val="28"/>
        </w:rPr>
      </w:pPr>
      <w:r w:rsidRPr="0074570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745704">
        <w:rPr>
          <w:rFonts w:ascii="Liberation Serif" w:hAnsi="Liberation Serif"/>
          <w:sz w:val="28"/>
          <w:szCs w:val="28"/>
        </w:rPr>
        <w:tab/>
      </w:r>
      <w:r w:rsidRPr="00745704">
        <w:rPr>
          <w:rFonts w:ascii="Liberation Serif" w:hAnsi="Liberation Serif"/>
          <w:sz w:val="28"/>
          <w:szCs w:val="28"/>
        </w:rPr>
        <w:tab/>
        <w:t xml:space="preserve">  </w:t>
      </w:r>
      <w:r w:rsidRPr="00745704">
        <w:rPr>
          <w:rFonts w:ascii="Liberation Serif" w:hAnsi="Liberation Serif"/>
          <w:sz w:val="28"/>
          <w:szCs w:val="28"/>
        </w:rPr>
        <w:tab/>
      </w:r>
      <w:r w:rsidRPr="00745704">
        <w:rPr>
          <w:rFonts w:ascii="Liberation Serif" w:hAnsi="Liberation Serif"/>
          <w:sz w:val="28"/>
          <w:szCs w:val="28"/>
        </w:rPr>
        <w:tab/>
        <w:t xml:space="preserve">         А.А. Герасимов</w:t>
      </w:r>
    </w:p>
    <w:sectPr w:rsidR="006B0041" w:rsidRPr="00745704" w:rsidSect="00745704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B6A" w:rsidRDefault="00412B6A" w:rsidP="00180804">
      <w:r>
        <w:separator/>
      </w:r>
    </w:p>
  </w:endnote>
  <w:endnote w:type="continuationSeparator" w:id="1">
    <w:p w:rsidR="00412B6A" w:rsidRDefault="00412B6A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B6A" w:rsidRDefault="00412B6A" w:rsidP="00180804">
      <w:r>
        <w:separator/>
      </w:r>
    </w:p>
  </w:footnote>
  <w:footnote w:type="continuationSeparator" w:id="1">
    <w:p w:rsidR="00412B6A" w:rsidRDefault="00412B6A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41" w:rsidRDefault="00EA7B70">
    <w:pPr>
      <w:pStyle w:val="ac"/>
      <w:jc w:val="center"/>
    </w:pPr>
    <w:fldSimple w:instr=" PAGE   \* MERGEFORMAT ">
      <w:r w:rsidR="0009217E">
        <w:rPr>
          <w:noProof/>
        </w:rPr>
        <w:t>2</w:t>
      </w:r>
    </w:fldSimple>
  </w:p>
  <w:p w:rsidR="006B0041" w:rsidRDefault="006B0041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15791"/>
    <w:rsid w:val="00031B2B"/>
    <w:rsid w:val="00054622"/>
    <w:rsid w:val="0006141F"/>
    <w:rsid w:val="00062171"/>
    <w:rsid w:val="00075D61"/>
    <w:rsid w:val="0009217E"/>
    <w:rsid w:val="000A74F5"/>
    <w:rsid w:val="000B3A7E"/>
    <w:rsid w:val="000D50C3"/>
    <w:rsid w:val="000E61A4"/>
    <w:rsid w:val="000F1BCB"/>
    <w:rsid w:val="000F586A"/>
    <w:rsid w:val="00120EA5"/>
    <w:rsid w:val="0012522B"/>
    <w:rsid w:val="0013085F"/>
    <w:rsid w:val="00133698"/>
    <w:rsid w:val="0014732D"/>
    <w:rsid w:val="00150F85"/>
    <w:rsid w:val="001515AE"/>
    <w:rsid w:val="00153F28"/>
    <w:rsid w:val="001620AE"/>
    <w:rsid w:val="00166AC1"/>
    <w:rsid w:val="00172B24"/>
    <w:rsid w:val="00180804"/>
    <w:rsid w:val="001969DE"/>
    <w:rsid w:val="001A0180"/>
    <w:rsid w:val="001B210C"/>
    <w:rsid w:val="001B5C7A"/>
    <w:rsid w:val="001C42D8"/>
    <w:rsid w:val="001C4C37"/>
    <w:rsid w:val="001D0FDA"/>
    <w:rsid w:val="001D1AE6"/>
    <w:rsid w:val="001E7D58"/>
    <w:rsid w:val="001E7F0C"/>
    <w:rsid w:val="001F1590"/>
    <w:rsid w:val="00201FA2"/>
    <w:rsid w:val="0023226A"/>
    <w:rsid w:val="00261DE7"/>
    <w:rsid w:val="00265DFA"/>
    <w:rsid w:val="002A32D4"/>
    <w:rsid w:val="002A373A"/>
    <w:rsid w:val="002D438A"/>
    <w:rsid w:val="002D7096"/>
    <w:rsid w:val="002E68FB"/>
    <w:rsid w:val="002E78BA"/>
    <w:rsid w:val="002F0008"/>
    <w:rsid w:val="002F07E6"/>
    <w:rsid w:val="002F110D"/>
    <w:rsid w:val="002F2337"/>
    <w:rsid w:val="002F43BD"/>
    <w:rsid w:val="00301773"/>
    <w:rsid w:val="0031092B"/>
    <w:rsid w:val="00311136"/>
    <w:rsid w:val="00320DBB"/>
    <w:rsid w:val="00325B21"/>
    <w:rsid w:val="0032755B"/>
    <w:rsid w:val="00331D0D"/>
    <w:rsid w:val="0033434C"/>
    <w:rsid w:val="00352B7E"/>
    <w:rsid w:val="00354A52"/>
    <w:rsid w:val="003654C7"/>
    <w:rsid w:val="00372419"/>
    <w:rsid w:val="00374C89"/>
    <w:rsid w:val="0038142B"/>
    <w:rsid w:val="00393B0F"/>
    <w:rsid w:val="00396E3A"/>
    <w:rsid w:val="003A1638"/>
    <w:rsid w:val="003B0FD8"/>
    <w:rsid w:val="003B4DC3"/>
    <w:rsid w:val="003C7374"/>
    <w:rsid w:val="003E193D"/>
    <w:rsid w:val="003F29DD"/>
    <w:rsid w:val="003F6459"/>
    <w:rsid w:val="00412B6A"/>
    <w:rsid w:val="00422767"/>
    <w:rsid w:val="00432303"/>
    <w:rsid w:val="004472CF"/>
    <w:rsid w:val="0045059C"/>
    <w:rsid w:val="00451B0A"/>
    <w:rsid w:val="0045393C"/>
    <w:rsid w:val="0047196D"/>
    <w:rsid w:val="00476133"/>
    <w:rsid w:val="00476495"/>
    <w:rsid w:val="00487169"/>
    <w:rsid w:val="00494E0F"/>
    <w:rsid w:val="004B0D4D"/>
    <w:rsid w:val="004B380A"/>
    <w:rsid w:val="004C0A02"/>
    <w:rsid w:val="004C3D72"/>
    <w:rsid w:val="004F22D2"/>
    <w:rsid w:val="004F4246"/>
    <w:rsid w:val="00527F68"/>
    <w:rsid w:val="00533A9D"/>
    <w:rsid w:val="00536788"/>
    <w:rsid w:val="00547DD6"/>
    <w:rsid w:val="0059575B"/>
    <w:rsid w:val="00597AF8"/>
    <w:rsid w:val="005A37C0"/>
    <w:rsid w:val="005A6BD1"/>
    <w:rsid w:val="005B2B70"/>
    <w:rsid w:val="005C761B"/>
    <w:rsid w:val="005D03B6"/>
    <w:rsid w:val="005E07A7"/>
    <w:rsid w:val="005E4B23"/>
    <w:rsid w:val="005F758B"/>
    <w:rsid w:val="00622AD2"/>
    <w:rsid w:val="00654D65"/>
    <w:rsid w:val="00662920"/>
    <w:rsid w:val="00692756"/>
    <w:rsid w:val="00695537"/>
    <w:rsid w:val="006A3873"/>
    <w:rsid w:val="006B0041"/>
    <w:rsid w:val="006B15B5"/>
    <w:rsid w:val="006B62D9"/>
    <w:rsid w:val="006C41AC"/>
    <w:rsid w:val="006C6C5E"/>
    <w:rsid w:val="006D47F9"/>
    <w:rsid w:val="006E6B33"/>
    <w:rsid w:val="006E766D"/>
    <w:rsid w:val="006F0630"/>
    <w:rsid w:val="006F7CD9"/>
    <w:rsid w:val="00702165"/>
    <w:rsid w:val="007159CA"/>
    <w:rsid w:val="00715A3B"/>
    <w:rsid w:val="00720985"/>
    <w:rsid w:val="007234E4"/>
    <w:rsid w:val="00741B18"/>
    <w:rsid w:val="00742F79"/>
    <w:rsid w:val="00745704"/>
    <w:rsid w:val="0075565D"/>
    <w:rsid w:val="00770C61"/>
    <w:rsid w:val="007858E0"/>
    <w:rsid w:val="007970BB"/>
    <w:rsid w:val="007A5367"/>
    <w:rsid w:val="007D66AD"/>
    <w:rsid w:val="007E563A"/>
    <w:rsid w:val="0085024F"/>
    <w:rsid w:val="0086114F"/>
    <w:rsid w:val="00863F8C"/>
    <w:rsid w:val="00866E7A"/>
    <w:rsid w:val="00871148"/>
    <w:rsid w:val="00873143"/>
    <w:rsid w:val="00874483"/>
    <w:rsid w:val="00877C72"/>
    <w:rsid w:val="0088452B"/>
    <w:rsid w:val="008937A4"/>
    <w:rsid w:val="00896CBC"/>
    <w:rsid w:val="008A4BC1"/>
    <w:rsid w:val="008B2EAA"/>
    <w:rsid w:val="008B621C"/>
    <w:rsid w:val="008C0E41"/>
    <w:rsid w:val="008D2529"/>
    <w:rsid w:val="008E5F12"/>
    <w:rsid w:val="008F589F"/>
    <w:rsid w:val="00900351"/>
    <w:rsid w:val="00900A6B"/>
    <w:rsid w:val="00901A08"/>
    <w:rsid w:val="00906D37"/>
    <w:rsid w:val="009163C8"/>
    <w:rsid w:val="00932E2E"/>
    <w:rsid w:val="00935289"/>
    <w:rsid w:val="0093657A"/>
    <w:rsid w:val="00956960"/>
    <w:rsid w:val="00975A1C"/>
    <w:rsid w:val="009812A1"/>
    <w:rsid w:val="00996B81"/>
    <w:rsid w:val="009976AF"/>
    <w:rsid w:val="009A1FB5"/>
    <w:rsid w:val="009A365B"/>
    <w:rsid w:val="009A5068"/>
    <w:rsid w:val="009A6D53"/>
    <w:rsid w:val="009B5A2D"/>
    <w:rsid w:val="009C762C"/>
    <w:rsid w:val="009D30CE"/>
    <w:rsid w:val="009E4140"/>
    <w:rsid w:val="009F6ABB"/>
    <w:rsid w:val="009F6E5A"/>
    <w:rsid w:val="009F78E6"/>
    <w:rsid w:val="009F7C44"/>
    <w:rsid w:val="00A03B15"/>
    <w:rsid w:val="00A07E6C"/>
    <w:rsid w:val="00A1076A"/>
    <w:rsid w:val="00A11A42"/>
    <w:rsid w:val="00A12C52"/>
    <w:rsid w:val="00A26589"/>
    <w:rsid w:val="00A27C3B"/>
    <w:rsid w:val="00A40136"/>
    <w:rsid w:val="00A57948"/>
    <w:rsid w:val="00A802FB"/>
    <w:rsid w:val="00AB4651"/>
    <w:rsid w:val="00AC5BDB"/>
    <w:rsid w:val="00AC6B9E"/>
    <w:rsid w:val="00AD1B80"/>
    <w:rsid w:val="00AD3A46"/>
    <w:rsid w:val="00AD3D3E"/>
    <w:rsid w:val="00AF3A78"/>
    <w:rsid w:val="00B15255"/>
    <w:rsid w:val="00B32224"/>
    <w:rsid w:val="00B60CB2"/>
    <w:rsid w:val="00B62CB3"/>
    <w:rsid w:val="00B92D40"/>
    <w:rsid w:val="00B95DBC"/>
    <w:rsid w:val="00BA170C"/>
    <w:rsid w:val="00BA7870"/>
    <w:rsid w:val="00BB0993"/>
    <w:rsid w:val="00BB1F8E"/>
    <w:rsid w:val="00BC77AC"/>
    <w:rsid w:val="00BD2AA7"/>
    <w:rsid w:val="00BE090A"/>
    <w:rsid w:val="00BE19BD"/>
    <w:rsid w:val="00BE773E"/>
    <w:rsid w:val="00BF33DB"/>
    <w:rsid w:val="00BF6E52"/>
    <w:rsid w:val="00BF70B9"/>
    <w:rsid w:val="00C017EE"/>
    <w:rsid w:val="00C03FA6"/>
    <w:rsid w:val="00C070BC"/>
    <w:rsid w:val="00C23BFB"/>
    <w:rsid w:val="00C3284A"/>
    <w:rsid w:val="00C34915"/>
    <w:rsid w:val="00C37339"/>
    <w:rsid w:val="00C43FC9"/>
    <w:rsid w:val="00C52591"/>
    <w:rsid w:val="00C52BA0"/>
    <w:rsid w:val="00C53C07"/>
    <w:rsid w:val="00C54CC4"/>
    <w:rsid w:val="00C55198"/>
    <w:rsid w:val="00C62732"/>
    <w:rsid w:val="00C640D8"/>
    <w:rsid w:val="00C64F2E"/>
    <w:rsid w:val="00C82859"/>
    <w:rsid w:val="00C8290F"/>
    <w:rsid w:val="00CA14D7"/>
    <w:rsid w:val="00CA1DD4"/>
    <w:rsid w:val="00CB0C59"/>
    <w:rsid w:val="00CB3362"/>
    <w:rsid w:val="00CB62CE"/>
    <w:rsid w:val="00CC2D68"/>
    <w:rsid w:val="00CC64FF"/>
    <w:rsid w:val="00CF33B4"/>
    <w:rsid w:val="00CF6397"/>
    <w:rsid w:val="00CF7251"/>
    <w:rsid w:val="00D00F9C"/>
    <w:rsid w:val="00D025E1"/>
    <w:rsid w:val="00D1420C"/>
    <w:rsid w:val="00D17E08"/>
    <w:rsid w:val="00D3300D"/>
    <w:rsid w:val="00D46873"/>
    <w:rsid w:val="00D53452"/>
    <w:rsid w:val="00D60844"/>
    <w:rsid w:val="00D65064"/>
    <w:rsid w:val="00D67163"/>
    <w:rsid w:val="00D704AE"/>
    <w:rsid w:val="00D73AD9"/>
    <w:rsid w:val="00D75D17"/>
    <w:rsid w:val="00D921D5"/>
    <w:rsid w:val="00DA1366"/>
    <w:rsid w:val="00DA5EE9"/>
    <w:rsid w:val="00DB2060"/>
    <w:rsid w:val="00DC46D6"/>
    <w:rsid w:val="00DD07A3"/>
    <w:rsid w:val="00DE2F1C"/>
    <w:rsid w:val="00DE4BE7"/>
    <w:rsid w:val="00DE724D"/>
    <w:rsid w:val="00DF6FBD"/>
    <w:rsid w:val="00E01D16"/>
    <w:rsid w:val="00E072F4"/>
    <w:rsid w:val="00E20CC0"/>
    <w:rsid w:val="00E4429E"/>
    <w:rsid w:val="00E45468"/>
    <w:rsid w:val="00E67660"/>
    <w:rsid w:val="00E847C6"/>
    <w:rsid w:val="00E95378"/>
    <w:rsid w:val="00E97525"/>
    <w:rsid w:val="00EA218D"/>
    <w:rsid w:val="00EA7B70"/>
    <w:rsid w:val="00EB088A"/>
    <w:rsid w:val="00EB3167"/>
    <w:rsid w:val="00EB4CE6"/>
    <w:rsid w:val="00EB6443"/>
    <w:rsid w:val="00EC58DD"/>
    <w:rsid w:val="00ED0895"/>
    <w:rsid w:val="00EE1DE1"/>
    <w:rsid w:val="00EE255D"/>
    <w:rsid w:val="00EE4587"/>
    <w:rsid w:val="00EE520E"/>
    <w:rsid w:val="00EE7E26"/>
    <w:rsid w:val="00EF4504"/>
    <w:rsid w:val="00EF6C54"/>
    <w:rsid w:val="00EF6C7D"/>
    <w:rsid w:val="00F01D16"/>
    <w:rsid w:val="00F04F73"/>
    <w:rsid w:val="00F36799"/>
    <w:rsid w:val="00F41EC7"/>
    <w:rsid w:val="00F42B72"/>
    <w:rsid w:val="00F46328"/>
    <w:rsid w:val="00F61B53"/>
    <w:rsid w:val="00F66BCF"/>
    <w:rsid w:val="00F72D73"/>
    <w:rsid w:val="00F84149"/>
    <w:rsid w:val="00F857F2"/>
    <w:rsid w:val="00F87DCC"/>
    <w:rsid w:val="00F96233"/>
    <w:rsid w:val="00FA194B"/>
    <w:rsid w:val="00FA3C20"/>
    <w:rsid w:val="00FB3ABB"/>
    <w:rsid w:val="00FC255F"/>
    <w:rsid w:val="00FD4F0A"/>
    <w:rsid w:val="00FD7DEC"/>
    <w:rsid w:val="00FE08E5"/>
    <w:rsid w:val="00FE224B"/>
    <w:rsid w:val="00FE6A91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674</TotalTime>
  <Pages>3</Pages>
  <Words>844</Words>
  <Characters>4812</Characters>
  <Application>Microsoft Office Word</Application>
  <DocSecurity>0</DocSecurity>
  <Lines>40</Lines>
  <Paragraphs>11</Paragraphs>
  <ScaleCrop>false</ScaleCrop>
  <Company>MoBIL GROUP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133</cp:revision>
  <cp:lastPrinted>2021-02-17T12:07:00Z</cp:lastPrinted>
  <dcterms:created xsi:type="dcterms:W3CDTF">2020-08-05T08:43:00Z</dcterms:created>
  <dcterms:modified xsi:type="dcterms:W3CDTF">2021-05-20T05:07:00Z</dcterms:modified>
</cp:coreProperties>
</file>